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0CCB1" w14:textId="77777777" w:rsidR="00EF4DAC" w:rsidRDefault="00EF4DAC" w:rsidP="00EF4DAC">
      <w:pPr>
        <w:pStyle w:val="NoSpacing"/>
      </w:pPr>
      <w:r>
        <w:rPr>
          <w:u w:val="single"/>
        </w:rPr>
        <w:t>William DAA</w:t>
      </w:r>
      <w:r>
        <w:t xml:space="preserve">       (fl.1477)</w:t>
      </w:r>
    </w:p>
    <w:p w14:paraId="0D29564E" w14:textId="5B701FFA" w:rsidR="00EF4DAC" w:rsidRDefault="00EF4DAC" w:rsidP="00EF4DAC">
      <w:pPr>
        <w:pStyle w:val="NoSpacing"/>
      </w:pPr>
      <w:r>
        <w:t xml:space="preserve">of </w:t>
      </w:r>
      <w:proofErr w:type="spellStart"/>
      <w:r>
        <w:t>Baysdale</w:t>
      </w:r>
      <w:proofErr w:type="spellEnd"/>
      <w:r>
        <w:t xml:space="preserve"> Nunnery.</w:t>
      </w:r>
    </w:p>
    <w:p w14:paraId="05E0A410" w14:textId="77777777" w:rsidR="00EF4DAC" w:rsidRDefault="00EF4DAC" w:rsidP="00EF4DAC">
      <w:pPr>
        <w:pStyle w:val="NoSpacing"/>
      </w:pPr>
    </w:p>
    <w:p w14:paraId="1602B65C" w14:textId="77777777" w:rsidR="00EF4DAC" w:rsidRDefault="00EF4DAC" w:rsidP="00EF4DAC">
      <w:pPr>
        <w:pStyle w:val="NoSpacing"/>
      </w:pPr>
    </w:p>
    <w:p w14:paraId="011A91E9" w14:textId="356358F8" w:rsidR="00EF4DAC" w:rsidRDefault="00EF4DAC" w:rsidP="00EF4DAC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36AC5695" w14:textId="50271A0B" w:rsidR="00EF4DAC" w:rsidRDefault="00EF4DAC" w:rsidP="00EF4DAC">
      <w:pPr>
        <w:pStyle w:val="NoSpacing"/>
      </w:pPr>
      <w:r>
        <w:tab/>
      </w:r>
      <w:r>
        <w:tab/>
        <w:t>Minster, by William Egremont, Bishop of Dromore(q.v.).</w:t>
      </w:r>
    </w:p>
    <w:p w14:paraId="0C826561" w14:textId="4FBD4FD0" w:rsidR="00EF4DAC" w:rsidRDefault="00EF4DAC" w:rsidP="00EF4DAC">
      <w:pPr>
        <w:pStyle w:val="NoSpacing"/>
      </w:pPr>
      <w:r>
        <w:tab/>
      </w:r>
      <w:r>
        <w:tab/>
        <w:t>(“York Clergy Ordinations 1475-1500” ed. David M. Smith p.26)</w:t>
      </w:r>
    </w:p>
    <w:p w14:paraId="53D0E474" w14:textId="77777777" w:rsidR="00897226" w:rsidRDefault="00897226" w:rsidP="00897226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0FD91334" w14:textId="77777777" w:rsidR="00897226" w:rsidRDefault="00897226" w:rsidP="00897226">
      <w:pPr>
        <w:pStyle w:val="NoSpacing"/>
      </w:pPr>
      <w:r>
        <w:tab/>
      </w:r>
      <w:r>
        <w:tab/>
        <w:t>York, by William Egremont, Bishop of Dromore(q.v.).</w:t>
      </w:r>
    </w:p>
    <w:p w14:paraId="15C27C4C" w14:textId="77777777" w:rsidR="00897226" w:rsidRDefault="00897226" w:rsidP="00897226">
      <w:pPr>
        <w:pStyle w:val="NoSpacing"/>
      </w:pPr>
      <w:r>
        <w:tab/>
      </w:r>
      <w:r>
        <w:tab/>
        <w:t>(“York Clergy Ordinations 1475-1500” ed. David M. Smith p.30)</w:t>
      </w:r>
    </w:p>
    <w:p w14:paraId="2CABBF26" w14:textId="77777777" w:rsidR="00897226" w:rsidRDefault="00897226" w:rsidP="00EF4DAC">
      <w:pPr>
        <w:pStyle w:val="NoSpacing"/>
      </w:pPr>
    </w:p>
    <w:p w14:paraId="0177E627" w14:textId="77777777" w:rsidR="00EF4DAC" w:rsidRDefault="00EF4DAC" w:rsidP="00EF4DAC">
      <w:pPr>
        <w:pStyle w:val="NoSpacing"/>
      </w:pPr>
    </w:p>
    <w:p w14:paraId="6FC50436" w14:textId="77777777" w:rsidR="00EF4DAC" w:rsidRDefault="00EF4DAC" w:rsidP="00EF4DAC">
      <w:pPr>
        <w:pStyle w:val="NoSpacing"/>
      </w:pPr>
    </w:p>
    <w:p w14:paraId="743F8599" w14:textId="07DC847D" w:rsidR="00EF4DAC" w:rsidRDefault="00EF4DAC" w:rsidP="00EF4DAC">
      <w:pPr>
        <w:pStyle w:val="NoSpacing"/>
      </w:pPr>
      <w:r>
        <w:t>7 October 2019</w:t>
      </w:r>
    </w:p>
    <w:p w14:paraId="31D3515B" w14:textId="103677D1" w:rsidR="00897226" w:rsidRDefault="00897226" w:rsidP="00EF4DAC">
      <w:pPr>
        <w:pStyle w:val="NoSpacing"/>
      </w:pPr>
      <w:r>
        <w:t>3 March 2020</w:t>
      </w:r>
      <w:bookmarkStart w:id="0" w:name="_GoBack"/>
      <w:bookmarkEnd w:id="0"/>
    </w:p>
    <w:p w14:paraId="7C614567" w14:textId="20C6EAF7" w:rsidR="006B2F86" w:rsidRPr="00EF4DAC" w:rsidRDefault="00897226" w:rsidP="00E71FC3">
      <w:pPr>
        <w:pStyle w:val="NoSpacing"/>
      </w:pPr>
    </w:p>
    <w:sectPr w:rsidR="006B2F86" w:rsidRPr="00EF4D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8C654" w14:textId="77777777" w:rsidR="00EF4DAC" w:rsidRDefault="00EF4DAC" w:rsidP="00E71FC3">
      <w:pPr>
        <w:spacing w:after="0" w:line="240" w:lineRule="auto"/>
      </w:pPr>
      <w:r>
        <w:separator/>
      </w:r>
    </w:p>
  </w:endnote>
  <w:endnote w:type="continuationSeparator" w:id="0">
    <w:p w14:paraId="00F30798" w14:textId="77777777" w:rsidR="00EF4DAC" w:rsidRDefault="00EF4D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C49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07F1F" w14:textId="77777777" w:rsidR="00EF4DAC" w:rsidRDefault="00EF4DAC" w:rsidP="00E71FC3">
      <w:pPr>
        <w:spacing w:after="0" w:line="240" w:lineRule="auto"/>
      </w:pPr>
      <w:r>
        <w:separator/>
      </w:r>
    </w:p>
  </w:footnote>
  <w:footnote w:type="continuationSeparator" w:id="0">
    <w:p w14:paraId="2D8286C6" w14:textId="77777777" w:rsidR="00EF4DAC" w:rsidRDefault="00EF4D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DAC"/>
    <w:rsid w:val="001A7C09"/>
    <w:rsid w:val="00577BD5"/>
    <w:rsid w:val="00656CBA"/>
    <w:rsid w:val="006A1F77"/>
    <w:rsid w:val="00733BE7"/>
    <w:rsid w:val="00897226"/>
    <w:rsid w:val="00AB52E8"/>
    <w:rsid w:val="00B16D3F"/>
    <w:rsid w:val="00BB41AC"/>
    <w:rsid w:val="00BB6693"/>
    <w:rsid w:val="00E71FC3"/>
    <w:rsid w:val="00EF4813"/>
    <w:rsid w:val="00E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39C90"/>
  <w15:chartTrackingRefBased/>
  <w15:docId w15:val="{F8578769-6459-4D4D-BD11-889855D8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2019-10-07T15:15:00Z</dcterms:created>
  <dcterms:modified xsi:type="dcterms:W3CDTF">2020-03-03T15:47:00Z</dcterms:modified>
</cp:coreProperties>
</file>